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09" w:rsidRDefault="00572609" w:rsidP="00572609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КРАЙНО</w:t>
      </w:r>
      <w:r w:rsidRPr="00BE482C">
        <w:rPr>
          <w:rFonts w:asciiTheme="majorHAnsi" w:hAnsiTheme="majorHAnsi"/>
          <w:b/>
          <w:sz w:val="32"/>
          <w:szCs w:val="32"/>
        </w:rPr>
        <w:t xml:space="preserve"> ОТБОРНО КЛАСИРАНЕ </w:t>
      </w:r>
      <w:r>
        <w:rPr>
          <w:rFonts w:asciiTheme="majorHAnsi" w:hAnsiTheme="majorHAnsi"/>
          <w:b/>
          <w:sz w:val="32"/>
          <w:szCs w:val="32"/>
        </w:rPr>
        <w:t>УЧЕНИЦИ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КУПА „БЪЛГАРИЯ“ 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8925" w:type="dxa"/>
        <w:tblInd w:w="93" w:type="dxa"/>
        <w:tblLook w:val="04A0" w:firstRow="1" w:lastRow="0" w:firstColumn="1" w:lastColumn="0" w:noHBand="0" w:noVBand="1"/>
      </w:tblPr>
      <w:tblGrid>
        <w:gridCol w:w="560"/>
        <w:gridCol w:w="5035"/>
        <w:gridCol w:w="3330"/>
      </w:tblGrid>
      <w:tr w:rsidR="00572609" w:rsidRPr="00C52314" w:rsidTr="00572609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ТОЧКИ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A85110" w:rsidRDefault="00572609" w:rsidP="00A85110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С</w:t>
            </w:r>
            <w:r w:rsidR="00A85110">
              <w:rPr>
                <w:rFonts w:ascii="Cambria" w:hAnsi="Cambria" w:cs="Calibri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ЛАУТА АРМИ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ЛЪВОВЕТЕ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МИЗИЯ 80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ДСД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ДИМОВ БОКСИНГ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СЕВДАЛИН ВАСИЛЕВ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ШУМЕН ГРУП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ЧЕРНО МОРЕ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A85110" w:rsidRDefault="00572609" w:rsidP="00A85110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Р</w:t>
            </w:r>
            <w:r w:rsidR="00A85110">
              <w:rPr>
                <w:rFonts w:ascii="Cambria" w:hAnsi="Cambria" w:cs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ПОБЕДА ЧЕРНОМОРЕЦ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A85110" w:rsidRDefault="00572609" w:rsidP="00A85110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СПАРТАК П</w:t>
            </w:r>
            <w:r w:rsidR="00A85110">
              <w:rPr>
                <w:rFonts w:ascii="Cambria" w:hAnsi="Cambria" w:cs="Calibri"/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КИКО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A85110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lastRenderedPageBreak/>
              <w:t>30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A85110" w:rsidRDefault="00572609" w:rsidP="00A85110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СПАРТАК Д</w:t>
            </w:r>
            <w:r w:rsidR="00A85110">
              <w:rPr>
                <w:rFonts w:ascii="Cambria" w:hAnsi="Cambria" w:cs="Calibri"/>
                <w:sz w:val="28"/>
                <w:szCs w:val="28"/>
                <w:lang w:eastAsia="en-US"/>
              </w:rPr>
              <w:t>М</w:t>
            </w:r>
            <w:bookmarkStart w:id="0" w:name="_GoBack"/>
            <w:bookmarkEnd w:id="0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ИВАЙЛО МАРИНОВ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АСК СЛИВЕН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КРАСНА ПОЛЯНА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СВЕТКАВИЦА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ХАРИС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  <w:tr w:rsidR="00572609" w:rsidRPr="00C52314" w:rsidTr="0057260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C52314" w:rsidRDefault="00572609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ЮНАЙТЕД СПОРТС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609" w:rsidRPr="00572609" w:rsidRDefault="00572609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</w:tr>
    </w:tbl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0B46FD" w:rsidRPr="00C52314" w:rsidRDefault="00C52314" w:rsidP="00C52314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0B46FD" w:rsidRPr="00C5231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D05" w:rsidRDefault="00C66D05" w:rsidP="00144764">
      <w:r>
        <w:separator/>
      </w:r>
    </w:p>
  </w:endnote>
  <w:endnote w:type="continuationSeparator" w:id="0">
    <w:p w:rsidR="00C66D05" w:rsidRDefault="00C66D0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D05" w:rsidRDefault="00C66D05" w:rsidP="00144764">
      <w:r>
        <w:separator/>
      </w:r>
    </w:p>
  </w:footnote>
  <w:footnote w:type="continuationSeparator" w:id="0">
    <w:p w:rsidR="00C66D05" w:rsidRDefault="00C66D0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B46FD"/>
    <w:rsid w:val="000F0F1A"/>
    <w:rsid w:val="00144764"/>
    <w:rsid w:val="002A4A8E"/>
    <w:rsid w:val="003874E4"/>
    <w:rsid w:val="005112CC"/>
    <w:rsid w:val="005606CD"/>
    <w:rsid w:val="00570DB0"/>
    <w:rsid w:val="00572609"/>
    <w:rsid w:val="00576D0A"/>
    <w:rsid w:val="00606305"/>
    <w:rsid w:val="006D1ED9"/>
    <w:rsid w:val="007077B0"/>
    <w:rsid w:val="0073702F"/>
    <w:rsid w:val="0076018A"/>
    <w:rsid w:val="00853C82"/>
    <w:rsid w:val="008D6042"/>
    <w:rsid w:val="00917784"/>
    <w:rsid w:val="00920FBF"/>
    <w:rsid w:val="00A25AD5"/>
    <w:rsid w:val="00A85110"/>
    <w:rsid w:val="00AB28A5"/>
    <w:rsid w:val="00B50314"/>
    <w:rsid w:val="00B555A9"/>
    <w:rsid w:val="00B5771A"/>
    <w:rsid w:val="00C52314"/>
    <w:rsid w:val="00C66D05"/>
    <w:rsid w:val="00C73178"/>
    <w:rsid w:val="00C87FD3"/>
    <w:rsid w:val="00CB5611"/>
    <w:rsid w:val="00CE162C"/>
    <w:rsid w:val="00D6188E"/>
    <w:rsid w:val="00D876C6"/>
    <w:rsid w:val="00E1287C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2022-11-09T09:35:00Z</dcterms:created>
  <dcterms:modified xsi:type="dcterms:W3CDTF">2022-11-09T12:10:00Z</dcterms:modified>
</cp:coreProperties>
</file>